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C43" w:rsidRPr="00772035" w:rsidRDefault="003C1C43" w:rsidP="003C1C43">
      <w:pPr>
        <w:ind w:right="-743"/>
        <w:jc w:val="right"/>
        <w:rPr>
          <w:noProof/>
        </w:rPr>
      </w:pPr>
      <w:r>
        <w:rPr>
          <w:noProof/>
        </w:rPr>
        <w:t>П</w:t>
      </w:r>
      <w:r w:rsidRPr="00772035">
        <w:rPr>
          <w:noProof/>
        </w:rPr>
        <w:t xml:space="preserve">риложение </w:t>
      </w:r>
      <w:r>
        <w:rPr>
          <w:noProof/>
        </w:rPr>
        <w:t>№</w:t>
      </w:r>
      <w:r w:rsidRPr="00772035">
        <w:rPr>
          <w:noProof/>
        </w:rPr>
        <w:t>2</w:t>
      </w:r>
    </w:p>
    <w:p w:rsidR="003C1C43" w:rsidRPr="00772035" w:rsidRDefault="003C1C43" w:rsidP="003C1C43">
      <w:pPr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 xml:space="preserve">СПРАВКА </w:t>
      </w:r>
    </w:p>
    <w:p w:rsidR="003C1C43" w:rsidRPr="00772035" w:rsidRDefault="003C1C43" w:rsidP="003C1C43">
      <w:pPr>
        <w:ind w:right="-459"/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3C1C43" w:rsidRPr="00772035" w:rsidRDefault="003C1C43" w:rsidP="003C1C43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3C1C43" w:rsidRPr="00772035" w:rsidRDefault="003C1C43" w:rsidP="003C1C43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>поступившей в базу данных «Канцелярия ЗГ»</w:t>
      </w:r>
    </w:p>
    <w:p w:rsidR="003C1C43" w:rsidRPr="00772035" w:rsidRDefault="003C1C43" w:rsidP="003C1C43">
      <w:pPr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  <w:lang w:val="en-US"/>
        </w:rPr>
        <w:t>c</w:t>
      </w:r>
      <w:r w:rsidRPr="00772035">
        <w:rPr>
          <w:noProof/>
          <w:sz w:val="24"/>
          <w:szCs w:val="24"/>
        </w:rPr>
        <w:t xml:space="preserve"> 01.01.202</w:t>
      </w:r>
      <w:r>
        <w:rPr>
          <w:noProof/>
          <w:sz w:val="24"/>
          <w:szCs w:val="24"/>
        </w:rPr>
        <w:t>5</w:t>
      </w:r>
      <w:r w:rsidRPr="00772035">
        <w:rPr>
          <w:noProof/>
          <w:sz w:val="24"/>
          <w:szCs w:val="24"/>
        </w:rPr>
        <w:t xml:space="preserve"> по 31.03.202</w:t>
      </w:r>
      <w:r>
        <w:rPr>
          <w:noProof/>
          <w:sz w:val="24"/>
          <w:szCs w:val="24"/>
        </w:rPr>
        <w:t>5</w:t>
      </w:r>
    </w:p>
    <w:p w:rsidR="003C1C43" w:rsidRPr="00772035" w:rsidRDefault="003C1C43" w:rsidP="003C1C43">
      <w:pPr>
        <w:jc w:val="center"/>
        <w:rPr>
          <w:noProof/>
        </w:rPr>
      </w:pPr>
    </w:p>
    <w:p w:rsidR="003C1C43" w:rsidRPr="00772035" w:rsidRDefault="003C1C43" w:rsidP="003C1C43">
      <w:pPr>
        <w:jc w:val="center"/>
        <w:rPr>
          <w:noProof/>
        </w:rPr>
      </w:pPr>
      <w:r w:rsidRPr="00772035"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781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80685D" w:rsidTr="003C1C43">
        <w:trPr>
          <w:cantSplit/>
          <w:trHeight w:val="207"/>
        </w:trPr>
        <w:tc>
          <w:tcPr>
            <w:tcW w:w="7513" w:type="dxa"/>
            <w:vMerge w:val="restart"/>
          </w:tcPr>
          <w:p w:rsidR="0080685D" w:rsidRPr="003C1C43" w:rsidRDefault="0080685D">
            <w:pPr>
              <w:jc w:val="center"/>
              <w:rPr>
                <w:noProof/>
                <w:sz w:val="18"/>
              </w:rPr>
            </w:pPr>
          </w:p>
          <w:p w:rsidR="0080685D" w:rsidRDefault="00A44105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80685D" w:rsidRDefault="00A4410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80685D" w:rsidTr="003C1C43">
        <w:trPr>
          <w:cantSplit/>
          <w:trHeight w:val="437"/>
        </w:trPr>
        <w:tc>
          <w:tcPr>
            <w:tcW w:w="7513" w:type="dxa"/>
            <w:vMerge/>
          </w:tcPr>
          <w:p w:rsidR="0080685D" w:rsidRDefault="008068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80685D" w:rsidRDefault="0080685D">
            <w:pPr>
              <w:jc w:val="center"/>
              <w:rPr>
                <w:noProof/>
                <w:sz w:val="18"/>
              </w:rPr>
            </w:pPr>
          </w:p>
        </w:tc>
      </w:tr>
      <w:tr w:rsidR="0080685D" w:rsidTr="003C1C43">
        <w:trPr>
          <w:cantSplit/>
        </w:trPr>
        <w:tc>
          <w:tcPr>
            <w:tcW w:w="7513" w:type="dxa"/>
          </w:tcPr>
          <w:p w:rsidR="0080685D" w:rsidRDefault="00A4410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80685D" w:rsidRDefault="00A4410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0685D" w:rsidTr="003C1C43">
        <w:trPr>
          <w:cantSplit/>
        </w:trPr>
        <w:tc>
          <w:tcPr>
            <w:tcW w:w="7513" w:type="dxa"/>
          </w:tcPr>
          <w:p w:rsidR="0080685D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 Прохождение государственной службы Российской Федерации</w:t>
            </w:r>
          </w:p>
        </w:tc>
        <w:tc>
          <w:tcPr>
            <w:tcW w:w="2268" w:type="dxa"/>
          </w:tcPr>
          <w:p w:rsidR="0080685D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0003.0008.0079.0503 Игорный бизнес. Лотереи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0003.0008.0086.0550 Налогообложение алкогольной продукции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0003.0008.0086.0562.0083 Оказание услуг в электронной форме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0003.0008.0086.0568.0091 Регистрация контрольно-кассовой техники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0003.0008.0089.0624 Валютный контроль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0004.0016.0162.0996 Преступления против собственности (государственной, частной, личной)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</w:p>
        </w:tc>
      </w:tr>
      <w:tr w:rsidR="00A44105" w:rsidTr="003C1C43">
        <w:trPr>
          <w:cantSplit/>
        </w:trPr>
        <w:tc>
          <w:tcPr>
            <w:tcW w:w="7513" w:type="dxa"/>
          </w:tcPr>
          <w:p w:rsidR="00A44105" w:rsidRDefault="00A4410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A44105" w:rsidRDefault="00A4410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496</w:t>
            </w:r>
          </w:p>
        </w:tc>
      </w:tr>
    </w:tbl>
    <w:p w:rsidR="0080685D" w:rsidRDefault="0080685D">
      <w:pPr>
        <w:rPr>
          <w:noProof/>
        </w:rPr>
      </w:pPr>
      <w:bookmarkStart w:id="0" w:name="_GoBack"/>
      <w:bookmarkEnd w:id="0"/>
    </w:p>
    <w:sectPr w:rsidR="0080685D" w:rsidSect="00A44105">
      <w:pgSz w:w="11907" w:h="16840" w:code="9"/>
      <w:pgMar w:top="568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105"/>
    <w:rsid w:val="003C1C43"/>
    <w:rsid w:val="0080685D"/>
    <w:rsid w:val="00A17D2C"/>
    <w:rsid w:val="00A4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490A95-FC28-4CF2-AC89-DD7EF2E6C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1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4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2</Pages>
  <Words>421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ВА</cp:lastModifiedBy>
  <cp:revision>3</cp:revision>
  <cp:lastPrinted>2025-04-16T10:13:00Z</cp:lastPrinted>
  <dcterms:created xsi:type="dcterms:W3CDTF">2025-04-24T04:27:00Z</dcterms:created>
  <dcterms:modified xsi:type="dcterms:W3CDTF">2025-05-05T06:51:00Z</dcterms:modified>
</cp:coreProperties>
</file>